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 w:rsidP="00BE71F9">
      <w:pPr>
        <w:ind w:firstLine="3686"/>
      </w:pPr>
    </w:p>
    <w:p w:rsidR="00846226" w:rsidRDefault="00846226" w:rsidP="00BE71F9">
      <w:pPr>
        <w:ind w:firstLine="3686"/>
        <w:rPr>
          <w:rFonts w:ascii="Times New Roman" w:hAnsi="Times New Roman"/>
          <w:sz w:val="24"/>
          <w:szCs w:val="24"/>
        </w:rPr>
      </w:pPr>
    </w:p>
    <w:p w:rsidR="00BE71F9" w:rsidRPr="00B8472B" w:rsidRDefault="00BE71F9" w:rsidP="00BE71F9">
      <w:pPr>
        <w:ind w:firstLine="3686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>RESOLUÇÃO Nº</w:t>
      </w:r>
      <w:proofErr w:type="gramStart"/>
      <w:r w:rsidRPr="00B8472B">
        <w:rPr>
          <w:rFonts w:ascii="Times New Roman" w:hAnsi="Times New Roman"/>
          <w:sz w:val="24"/>
          <w:szCs w:val="24"/>
        </w:rPr>
        <w:t xml:space="preserve"> </w:t>
      </w:r>
      <w:r w:rsidR="008377E8" w:rsidRPr="00B8472B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D62391" w:rsidRPr="00B8472B">
        <w:rPr>
          <w:rFonts w:ascii="Times New Roman" w:hAnsi="Times New Roman"/>
          <w:sz w:val="24"/>
          <w:szCs w:val="24"/>
        </w:rPr>
        <w:t>0</w:t>
      </w:r>
      <w:r w:rsidR="008D00EE" w:rsidRPr="00B8472B">
        <w:rPr>
          <w:rFonts w:ascii="Times New Roman" w:hAnsi="Times New Roman"/>
          <w:sz w:val="24"/>
          <w:szCs w:val="24"/>
        </w:rPr>
        <w:t>0</w:t>
      </w:r>
      <w:r w:rsidR="00D950B6" w:rsidRPr="00B8472B">
        <w:rPr>
          <w:rFonts w:ascii="Times New Roman" w:hAnsi="Times New Roman"/>
          <w:sz w:val="24"/>
          <w:szCs w:val="24"/>
        </w:rPr>
        <w:t>1</w:t>
      </w:r>
      <w:r w:rsidR="00A536E0" w:rsidRPr="00B8472B">
        <w:rPr>
          <w:rFonts w:ascii="Times New Roman" w:hAnsi="Times New Roman"/>
          <w:sz w:val="24"/>
          <w:szCs w:val="24"/>
        </w:rPr>
        <w:t>/201</w:t>
      </w:r>
      <w:r w:rsidR="009B3879">
        <w:rPr>
          <w:rFonts w:ascii="Times New Roman" w:hAnsi="Times New Roman"/>
          <w:sz w:val="24"/>
          <w:szCs w:val="24"/>
        </w:rPr>
        <w:t>8</w:t>
      </w:r>
    </w:p>
    <w:p w:rsidR="00BE71F9" w:rsidRPr="00B8472B" w:rsidRDefault="00BE71F9" w:rsidP="00BE71F9">
      <w:pPr>
        <w:ind w:left="368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8472B">
        <w:rPr>
          <w:rFonts w:ascii="Times New Roman" w:hAnsi="Times New Roman"/>
          <w:b/>
          <w:sz w:val="24"/>
          <w:szCs w:val="24"/>
        </w:rPr>
        <w:t>CONVOCA</w:t>
      </w:r>
      <w:proofErr w:type="gramEnd"/>
      <w:r w:rsidRPr="00B8472B">
        <w:rPr>
          <w:rFonts w:ascii="Times New Roman" w:hAnsi="Times New Roman"/>
          <w:b/>
          <w:sz w:val="24"/>
          <w:szCs w:val="24"/>
        </w:rPr>
        <w:t xml:space="preserve"> OS SENHORES VEREADORES PARA UMA SESSÃO EXTRAORDINÁRIA E DA OUTRAS PROVIDENCIAS.-</w:t>
      </w:r>
    </w:p>
    <w:p w:rsidR="00BE71F9" w:rsidRPr="00B8472B" w:rsidRDefault="009B3879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9B3879">
        <w:rPr>
          <w:rFonts w:ascii="Times New Roman" w:hAnsi="Times New Roman"/>
          <w:b/>
          <w:sz w:val="24"/>
          <w:szCs w:val="24"/>
        </w:rPr>
        <w:t>VANDERLEI DA ROSA</w:t>
      </w:r>
      <w:r w:rsidR="00BE71F9" w:rsidRPr="00B8472B">
        <w:rPr>
          <w:rFonts w:ascii="Times New Roman" w:hAnsi="Times New Roman"/>
          <w:sz w:val="24"/>
          <w:szCs w:val="24"/>
        </w:rPr>
        <w:t>, Vereador Presidente da Câmara de Vereadores de Redentora, Estado do Rio Grande do Sul, nos termos do Of/GP/nº</w:t>
      </w:r>
      <w:r w:rsidR="00194F0F" w:rsidRPr="00B847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05 de janeiro de 2018.</w:t>
      </w:r>
    </w:p>
    <w:p w:rsidR="00BE71F9" w:rsidRPr="00B8472B" w:rsidRDefault="00BE71F9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>RESOLUÇÃO</w:t>
      </w:r>
    </w:p>
    <w:p w:rsidR="00BE71F9" w:rsidRPr="00B8472B" w:rsidRDefault="00BE71F9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>Art. 1º - Ficam convocados</w:t>
      </w:r>
      <w:r w:rsidR="00577972" w:rsidRPr="00B8472B">
        <w:rPr>
          <w:rFonts w:ascii="Times New Roman" w:hAnsi="Times New Roman"/>
          <w:sz w:val="24"/>
          <w:szCs w:val="24"/>
        </w:rPr>
        <w:t xml:space="preserve"> </w:t>
      </w:r>
      <w:r w:rsidRPr="00B8472B">
        <w:rPr>
          <w:rFonts w:ascii="Times New Roman" w:hAnsi="Times New Roman"/>
          <w:sz w:val="24"/>
          <w:szCs w:val="24"/>
        </w:rPr>
        <w:t xml:space="preserve">os Senhores Vereadores para uma Sessão Extraordinária, a realizar-se no dia </w:t>
      </w:r>
      <w:r w:rsidR="009B3879">
        <w:rPr>
          <w:rFonts w:ascii="Times New Roman" w:hAnsi="Times New Roman"/>
          <w:sz w:val="24"/>
          <w:szCs w:val="24"/>
        </w:rPr>
        <w:t>10</w:t>
      </w:r>
      <w:r w:rsidR="00D950B6" w:rsidRPr="00B8472B">
        <w:rPr>
          <w:rFonts w:ascii="Times New Roman" w:hAnsi="Times New Roman"/>
          <w:sz w:val="24"/>
          <w:szCs w:val="24"/>
        </w:rPr>
        <w:t xml:space="preserve"> de janeiro de 201</w:t>
      </w:r>
      <w:r w:rsidR="009B3879">
        <w:rPr>
          <w:rFonts w:ascii="Times New Roman" w:hAnsi="Times New Roman"/>
          <w:sz w:val="24"/>
          <w:szCs w:val="24"/>
        </w:rPr>
        <w:t>8</w:t>
      </w:r>
      <w:r w:rsidR="008D00EE" w:rsidRPr="00B8472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8472B">
        <w:rPr>
          <w:rFonts w:ascii="Times New Roman" w:hAnsi="Times New Roman"/>
          <w:sz w:val="24"/>
          <w:szCs w:val="24"/>
        </w:rPr>
        <w:t>as</w:t>
      </w:r>
      <w:proofErr w:type="gramEnd"/>
      <w:r w:rsidRPr="00B8472B">
        <w:rPr>
          <w:rFonts w:ascii="Times New Roman" w:hAnsi="Times New Roman"/>
          <w:sz w:val="24"/>
          <w:szCs w:val="24"/>
        </w:rPr>
        <w:t xml:space="preserve"> </w:t>
      </w:r>
      <w:r w:rsidR="00D950B6" w:rsidRPr="00B8472B">
        <w:rPr>
          <w:rFonts w:ascii="Times New Roman" w:hAnsi="Times New Roman"/>
          <w:sz w:val="24"/>
          <w:szCs w:val="24"/>
        </w:rPr>
        <w:t>1</w:t>
      </w:r>
      <w:r w:rsidR="009B3879">
        <w:rPr>
          <w:rFonts w:ascii="Times New Roman" w:hAnsi="Times New Roman"/>
          <w:sz w:val="24"/>
          <w:szCs w:val="24"/>
        </w:rPr>
        <w:t>9</w:t>
      </w:r>
      <w:r w:rsidR="00A536E0" w:rsidRPr="00B8472B">
        <w:rPr>
          <w:rFonts w:ascii="Times New Roman" w:hAnsi="Times New Roman"/>
          <w:sz w:val="24"/>
          <w:szCs w:val="24"/>
        </w:rPr>
        <w:t>.00</w:t>
      </w:r>
      <w:r w:rsidR="000A1F88" w:rsidRPr="00B8472B">
        <w:rPr>
          <w:rFonts w:ascii="Times New Roman" w:hAnsi="Times New Roman"/>
          <w:sz w:val="24"/>
          <w:szCs w:val="24"/>
        </w:rPr>
        <w:t xml:space="preserve"> </w:t>
      </w:r>
      <w:r w:rsidRPr="00B8472B">
        <w:rPr>
          <w:rFonts w:ascii="Times New Roman" w:hAnsi="Times New Roman"/>
          <w:sz w:val="24"/>
          <w:szCs w:val="24"/>
        </w:rPr>
        <w:t>horas, com a seguinte Ordem do Dia:</w:t>
      </w:r>
    </w:p>
    <w:p w:rsidR="008D00EE" w:rsidRDefault="008D00E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>Projeto de Lei nº 001/1</w:t>
      </w:r>
      <w:r w:rsidR="009B3879">
        <w:rPr>
          <w:rFonts w:ascii="Times New Roman" w:hAnsi="Times New Roman"/>
          <w:sz w:val="24"/>
          <w:szCs w:val="24"/>
        </w:rPr>
        <w:t>8 AUTORIZA O PODER EXECUTIVO MUNICIPAL A CONTRATAR OPERAÇÕES DE CREDITO COM O BADESUL DESENVOLVIMENTO S/A – AGENCIA DE FOMENTO PARA PAVIMENTAÇÃO ASFALTICA E DA OUTRAS PROVIEENCIAQS;</w:t>
      </w:r>
    </w:p>
    <w:p w:rsidR="009B3879" w:rsidRDefault="009B3879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002/18, ABRE CREDITO ADICIONAL NO ORÇAMENTO VIGENTE E DA OUTRAS PROVIDENCIAS;</w:t>
      </w:r>
    </w:p>
    <w:p w:rsidR="009B3879" w:rsidRPr="00B8472B" w:rsidRDefault="009B3879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003/18 DISPÕE SOBRE O PARCELAMENTO ESPECIAL – PARCELAMENTO DE DEBITOS DO MUNICIPIO DE REDENTORA</w:t>
      </w:r>
    </w:p>
    <w:p w:rsidR="000C2E46" w:rsidRPr="00B8472B" w:rsidRDefault="00DB770A" w:rsidP="00DB770A">
      <w:pPr>
        <w:pStyle w:val="Recuodecorpodetexto"/>
        <w:ind w:left="0" w:firstLine="3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  <w:lang w:eastAsia="pt-BR"/>
        </w:rPr>
        <w:t xml:space="preserve">Art. As despesas decorrentes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pt-BR"/>
        </w:rPr>
        <w:t>da presente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pt-BR"/>
        </w:rPr>
        <w:t xml:space="preserve"> convocação correrão por conta de dotação orçamentária própria do Legislativo. </w:t>
      </w:r>
      <w:r w:rsidR="000C2E46" w:rsidRPr="00B8472B">
        <w:rPr>
          <w:rFonts w:ascii="Courier New" w:hAnsi="Courier New" w:cs="Courier New"/>
          <w:b/>
          <w:sz w:val="24"/>
          <w:szCs w:val="24"/>
        </w:rPr>
        <w:t xml:space="preserve">                         </w:t>
      </w:r>
    </w:p>
    <w:p w:rsidR="005A3515" w:rsidRPr="00B8472B" w:rsidRDefault="005A3515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 xml:space="preserve">Art. </w:t>
      </w:r>
      <w:r w:rsidR="00ED4E7D" w:rsidRPr="00B8472B">
        <w:rPr>
          <w:rFonts w:ascii="Times New Roman" w:hAnsi="Times New Roman"/>
          <w:sz w:val="24"/>
          <w:szCs w:val="24"/>
        </w:rPr>
        <w:t>3</w:t>
      </w:r>
      <w:r w:rsidRPr="00B8472B">
        <w:rPr>
          <w:rFonts w:ascii="Times New Roman" w:hAnsi="Times New Roman"/>
          <w:sz w:val="24"/>
          <w:szCs w:val="24"/>
        </w:rPr>
        <w:t>º - Esta Resolução entrará em vigor na data de sua publicação.</w:t>
      </w:r>
    </w:p>
    <w:p w:rsidR="00BE71F9" w:rsidRPr="00B8472B" w:rsidRDefault="00CD446C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 w:rsidR="00DB175B">
        <w:rPr>
          <w:rFonts w:ascii="Times New Roman" w:hAnsi="Times New Roman"/>
          <w:sz w:val="24"/>
          <w:szCs w:val="24"/>
        </w:rPr>
        <w:t>09 DE JAN EIRO</w:t>
      </w:r>
      <w:proofErr w:type="gramStart"/>
      <w:r w:rsidR="00DB175B">
        <w:rPr>
          <w:rFonts w:ascii="Times New Roman" w:hAnsi="Times New Roman"/>
          <w:sz w:val="24"/>
          <w:szCs w:val="24"/>
        </w:rPr>
        <w:t xml:space="preserve"> </w:t>
      </w:r>
      <w:r w:rsidR="00A536E0" w:rsidRPr="00B8472B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A536E0" w:rsidRPr="00B8472B">
        <w:rPr>
          <w:rFonts w:ascii="Times New Roman" w:hAnsi="Times New Roman"/>
          <w:sz w:val="24"/>
          <w:szCs w:val="24"/>
        </w:rPr>
        <w:t>de 201</w:t>
      </w:r>
      <w:r w:rsidR="00DB175B">
        <w:rPr>
          <w:rFonts w:ascii="Times New Roman" w:hAnsi="Times New Roman"/>
          <w:sz w:val="24"/>
          <w:szCs w:val="24"/>
        </w:rPr>
        <w:t>8</w:t>
      </w:r>
      <w:r w:rsidR="00A536E0" w:rsidRPr="00B8472B">
        <w:rPr>
          <w:rFonts w:ascii="Times New Roman" w:hAnsi="Times New Roman"/>
          <w:sz w:val="24"/>
          <w:szCs w:val="24"/>
        </w:rPr>
        <w:t>.</w:t>
      </w:r>
    </w:p>
    <w:p w:rsidR="00A536E0" w:rsidRPr="00B8472B" w:rsidRDefault="0052349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ab/>
      </w:r>
    </w:p>
    <w:p w:rsidR="0052349E" w:rsidRPr="00DB175B" w:rsidRDefault="00A536E0" w:rsidP="0050643A">
      <w:pPr>
        <w:ind w:right="141" w:firstLine="3686"/>
        <w:jc w:val="both"/>
        <w:rPr>
          <w:rFonts w:ascii="Times New Roman" w:hAnsi="Times New Roman"/>
          <w:b/>
          <w:sz w:val="32"/>
          <w:szCs w:val="32"/>
        </w:rPr>
      </w:pPr>
      <w:r w:rsidRPr="00DB175B">
        <w:rPr>
          <w:rFonts w:ascii="Times New Roman" w:hAnsi="Times New Roman"/>
          <w:b/>
          <w:sz w:val="32"/>
          <w:szCs w:val="32"/>
        </w:rPr>
        <w:t xml:space="preserve">             </w:t>
      </w:r>
      <w:r w:rsidR="00DB770A" w:rsidRPr="00DB175B">
        <w:rPr>
          <w:rFonts w:ascii="Times New Roman" w:hAnsi="Times New Roman"/>
          <w:b/>
          <w:sz w:val="32"/>
          <w:szCs w:val="32"/>
        </w:rPr>
        <w:t xml:space="preserve">       </w:t>
      </w:r>
      <w:r w:rsidRPr="00DB175B">
        <w:rPr>
          <w:rFonts w:ascii="Times New Roman" w:hAnsi="Times New Roman"/>
          <w:b/>
          <w:sz w:val="32"/>
          <w:szCs w:val="32"/>
        </w:rPr>
        <w:t xml:space="preserve"> </w:t>
      </w:r>
      <w:r w:rsidR="0052349E" w:rsidRPr="00DB175B">
        <w:rPr>
          <w:rFonts w:ascii="Times New Roman" w:hAnsi="Times New Roman"/>
          <w:b/>
          <w:sz w:val="32"/>
          <w:szCs w:val="32"/>
        </w:rPr>
        <w:t xml:space="preserve">Vereador </w:t>
      </w:r>
      <w:r w:rsidR="00DB175B" w:rsidRPr="00DB175B">
        <w:rPr>
          <w:rFonts w:ascii="Times New Roman" w:hAnsi="Times New Roman"/>
          <w:b/>
          <w:sz w:val="32"/>
          <w:szCs w:val="32"/>
        </w:rPr>
        <w:t>Vanderlei da Rosa</w:t>
      </w:r>
    </w:p>
    <w:p w:rsidR="0052349E" w:rsidRPr="00B8472B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 w:rsidRPr="00B8472B">
        <w:rPr>
          <w:rFonts w:ascii="Times New Roman" w:hAnsi="Times New Roman"/>
          <w:sz w:val="24"/>
          <w:szCs w:val="24"/>
        </w:rPr>
        <w:tab/>
      </w:r>
      <w:r w:rsidRPr="00B8472B">
        <w:rPr>
          <w:rFonts w:ascii="Times New Roman" w:hAnsi="Times New Roman"/>
          <w:sz w:val="24"/>
          <w:szCs w:val="24"/>
        </w:rPr>
        <w:tab/>
      </w:r>
      <w:r w:rsidRPr="00B8472B">
        <w:rPr>
          <w:rFonts w:ascii="Times New Roman" w:hAnsi="Times New Roman"/>
          <w:sz w:val="24"/>
          <w:szCs w:val="24"/>
        </w:rPr>
        <w:tab/>
      </w:r>
      <w:r w:rsidR="009A7E70" w:rsidRPr="00B8472B">
        <w:rPr>
          <w:rFonts w:ascii="Times New Roman" w:hAnsi="Times New Roman"/>
          <w:sz w:val="24"/>
          <w:szCs w:val="24"/>
        </w:rPr>
        <w:t xml:space="preserve">      </w:t>
      </w:r>
      <w:r w:rsidR="00DB175B">
        <w:rPr>
          <w:rFonts w:ascii="Times New Roman" w:hAnsi="Times New Roman"/>
          <w:sz w:val="24"/>
          <w:szCs w:val="24"/>
        </w:rPr>
        <w:t xml:space="preserve">          </w:t>
      </w:r>
      <w:bookmarkStart w:id="0" w:name="_GoBack"/>
      <w:bookmarkEnd w:id="0"/>
      <w:r w:rsidRPr="00B8472B">
        <w:rPr>
          <w:rFonts w:ascii="Times New Roman" w:hAnsi="Times New Roman"/>
          <w:sz w:val="24"/>
          <w:szCs w:val="24"/>
        </w:rPr>
        <w:t>Presidente</w:t>
      </w:r>
    </w:p>
    <w:p w:rsidR="0052349E" w:rsidRPr="00B8472B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p w:rsidR="0052349E" w:rsidRPr="00BE71F9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sectPr w:rsidR="0052349E" w:rsidRPr="00BE71F9" w:rsidSect="009A7E70">
      <w:pgSz w:w="11907" w:h="16839" w:code="9"/>
      <w:pgMar w:top="2127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E0"/>
    <w:rsid w:val="0009508D"/>
    <w:rsid w:val="000A1F88"/>
    <w:rsid w:val="000C2E46"/>
    <w:rsid w:val="00156E67"/>
    <w:rsid w:val="00194F0F"/>
    <w:rsid w:val="001A18AC"/>
    <w:rsid w:val="0023034D"/>
    <w:rsid w:val="0026025D"/>
    <w:rsid w:val="003020ED"/>
    <w:rsid w:val="003122F5"/>
    <w:rsid w:val="00356847"/>
    <w:rsid w:val="003A28E0"/>
    <w:rsid w:val="00405D12"/>
    <w:rsid w:val="004568B1"/>
    <w:rsid w:val="00474E27"/>
    <w:rsid w:val="00482350"/>
    <w:rsid w:val="00497C9D"/>
    <w:rsid w:val="004D3038"/>
    <w:rsid w:val="0050643A"/>
    <w:rsid w:val="00511520"/>
    <w:rsid w:val="0052349E"/>
    <w:rsid w:val="00577972"/>
    <w:rsid w:val="00580E37"/>
    <w:rsid w:val="005A3515"/>
    <w:rsid w:val="00685AB0"/>
    <w:rsid w:val="006E33E0"/>
    <w:rsid w:val="00796B12"/>
    <w:rsid w:val="007A3386"/>
    <w:rsid w:val="007A6884"/>
    <w:rsid w:val="008377E8"/>
    <w:rsid w:val="00846226"/>
    <w:rsid w:val="00850986"/>
    <w:rsid w:val="008541F5"/>
    <w:rsid w:val="008B6657"/>
    <w:rsid w:val="008C1D27"/>
    <w:rsid w:val="008D00EE"/>
    <w:rsid w:val="00903E70"/>
    <w:rsid w:val="0094174C"/>
    <w:rsid w:val="00967F77"/>
    <w:rsid w:val="00974235"/>
    <w:rsid w:val="009937D1"/>
    <w:rsid w:val="009A7124"/>
    <w:rsid w:val="009A7709"/>
    <w:rsid w:val="009A7E70"/>
    <w:rsid w:val="009B3879"/>
    <w:rsid w:val="009B53AF"/>
    <w:rsid w:val="00A536E0"/>
    <w:rsid w:val="00A92C93"/>
    <w:rsid w:val="00B8472B"/>
    <w:rsid w:val="00BE71F9"/>
    <w:rsid w:val="00C0450D"/>
    <w:rsid w:val="00C30C2C"/>
    <w:rsid w:val="00C575FA"/>
    <w:rsid w:val="00C6380F"/>
    <w:rsid w:val="00C74208"/>
    <w:rsid w:val="00CC4D27"/>
    <w:rsid w:val="00CD446C"/>
    <w:rsid w:val="00D552F1"/>
    <w:rsid w:val="00D62391"/>
    <w:rsid w:val="00D853F0"/>
    <w:rsid w:val="00D900AA"/>
    <w:rsid w:val="00D92CFF"/>
    <w:rsid w:val="00D950B6"/>
    <w:rsid w:val="00DB1220"/>
    <w:rsid w:val="00DB175B"/>
    <w:rsid w:val="00DB770A"/>
    <w:rsid w:val="00E5288F"/>
    <w:rsid w:val="00ED438C"/>
    <w:rsid w:val="00ED4E7D"/>
    <w:rsid w:val="00EF4109"/>
    <w:rsid w:val="00FA7140"/>
    <w:rsid w:val="00F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3</TotalTime>
  <Pages>1</Pages>
  <Words>192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2018-01-09T11:02:00Z</cp:lastPrinted>
  <dcterms:created xsi:type="dcterms:W3CDTF">2018-01-09T11:05:00Z</dcterms:created>
  <dcterms:modified xsi:type="dcterms:W3CDTF">2018-01-09T11:05:00Z</dcterms:modified>
</cp:coreProperties>
</file>